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D46CB5A" w14:textId="77777777" w:rsidR="00060973" w:rsidRPr="006B56FD" w:rsidRDefault="00B67D39" w:rsidP="0006097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60973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0FF4098D" w14:textId="77777777" w:rsidR="00060973" w:rsidRPr="006B56FD" w:rsidRDefault="00060973" w:rsidP="0006097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201F0F23" w:rsidR="00B67D39" w:rsidRPr="006B56FD" w:rsidRDefault="00060973" w:rsidP="0006097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D375B63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15588">
        <w:rPr>
          <w:rFonts w:cstheme="minorHAnsi"/>
        </w:rPr>
        <w:t>„</w:t>
      </w:r>
      <w:r w:rsidR="00D56E24" w:rsidRPr="00D56E24">
        <w:rPr>
          <w:rFonts w:cstheme="minorHAnsi"/>
          <w:b/>
          <w:bCs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="00D15588">
        <w:rPr>
          <w:rFonts w:cstheme="minorHAnsi"/>
          <w:b/>
          <w:bCs/>
        </w:rPr>
        <w:t>”</w:t>
      </w:r>
      <w:r w:rsidRPr="00CC7E12">
        <w:rPr>
          <w:rFonts w:cstheme="minorHAnsi"/>
        </w:rPr>
        <w:t xml:space="preserve">, nr </w:t>
      </w:r>
      <w:r w:rsidR="00D15588" w:rsidRPr="00D15588">
        <w:rPr>
          <w:rFonts w:cstheme="minorHAnsi"/>
          <w:b/>
        </w:rPr>
        <w:t>POST/DYS/OB/GZ/0056</w:t>
      </w:r>
      <w:r w:rsidR="00D56E24">
        <w:rPr>
          <w:rFonts w:cstheme="minorHAnsi"/>
          <w:b/>
        </w:rPr>
        <w:t>8</w:t>
      </w:r>
      <w:r w:rsidR="00D15588" w:rsidRPr="00D1558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D15588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401092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01092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01092">
        <w:rPr>
          <w:rFonts w:eastAsia="Times New Roman" w:cs="Arial"/>
        </w:rPr>
        <w:t>, zaktualizowanym rozporządzeniem Rady (UE) 2025/2033 (Dz.U. L, 2025/2033 z 23.10.2025) dalej: rozporządzenie 2025/2033</w:t>
      </w:r>
      <w:r w:rsidRPr="00401092">
        <w:t>.</w:t>
      </w:r>
      <w:r w:rsidRPr="00401092">
        <w:rPr>
          <w:vertAlign w:val="superscript"/>
        </w:rPr>
        <w:footnoteReference w:id="1"/>
      </w:r>
    </w:p>
    <w:p w14:paraId="3EA3242A" w14:textId="1185870D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0109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A9ABD7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642DF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215745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47666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D5120C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B50A" w14:textId="77777777" w:rsidR="00105EF8" w:rsidRDefault="00105EF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DB6FDAA" w14:textId="77777777" w:rsidR="00D56E24" w:rsidRDefault="00D56E24" w:rsidP="00D56E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02E3DB8" w14:textId="77777777" w:rsidR="00D56E24" w:rsidRDefault="00D56E24" w:rsidP="00D56E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7" w:name="_Hlk223084046"/>
          <w:r w:rsidRPr="00E065F3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bookmarkEnd w:id="7"/>
        <w:p w14:paraId="5205B493" w14:textId="7585FC28" w:rsidR="00347E8D" w:rsidRPr="006B2C28" w:rsidRDefault="00D56E2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</w:t>
          </w: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4054B5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973"/>
    <w:rsid w:val="00060EAD"/>
    <w:rsid w:val="00061676"/>
    <w:rsid w:val="00062874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EF8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092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24E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3E4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51B1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588"/>
    <w:rsid w:val="00D21BCE"/>
    <w:rsid w:val="00D516C1"/>
    <w:rsid w:val="00D56E24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4.docx</dmsv2BaseFileName>
    <dmsv2BaseDisplayName xmlns="http://schemas.microsoft.com/sharepoint/v3">568 - Załącznik nr 4</dmsv2BaseDisplayName>
    <dmsv2SWPP2ObjectNumber xmlns="http://schemas.microsoft.com/sharepoint/v3">POST/DYS/OB/GZ/00568/2026                         </dmsv2SWPP2ObjectNumber>
    <dmsv2SWPP2SumMD5 xmlns="http://schemas.microsoft.com/sharepoint/v3">9456bd4ca6fe348f10c8f01865e7b1ce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PR4UJWENCY6Q-1831129884-8676</_dlc_DocId>
    <_dlc_DocIdUrl xmlns="a19cb1c7-c5c7-46d4-85ae-d83685407bba">
      <Url>https://swpp2.dms.gkpge.pl/sites/42/_layouts/15/DocIdRedir.aspx?ID=PR4UJWENCY6Q-1831129884-8676</Url>
      <Description>PR4UJWENCY6Q-1831129884-8676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10C32D-EEDD-496F-9F5F-39E4D827B9BB}"/>
</file>

<file path=customXml/itemProps5.xml><?xml version="1.0" encoding="utf-8"?>
<ds:datastoreItem xmlns:ds="http://schemas.openxmlformats.org/officeDocument/2006/customXml" ds:itemID="{5435F423-240F-41EC-9F18-7A4D412D7BE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3</Pages>
  <Words>847</Words>
  <Characters>5084</Characters>
  <Application>Microsoft Office Word</Application>
  <DocSecurity>0</DocSecurity>
  <Lines>42</Lines>
  <Paragraphs>11</Paragraphs>
  <ScaleCrop>false</ScaleCrop>
  <Company>PGE Systemy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24</cp:revision>
  <cp:lastPrinted>2024-07-15T11:21:00Z</cp:lastPrinted>
  <dcterms:created xsi:type="dcterms:W3CDTF">2025-01-15T13:15:00Z</dcterms:created>
  <dcterms:modified xsi:type="dcterms:W3CDTF">2026-02-27T10:29:00Z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7cfe26b4-58f0-448e-a882-274a1a04e627</vt:lpwstr>
  </property>
</Properties>
</file>